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7AA12" w14:textId="77777777" w:rsidR="00787E27" w:rsidRPr="00156457" w:rsidRDefault="00787E27" w:rsidP="00787E27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</w:r>
      <w:r w:rsidRPr="00156457">
        <w:rPr>
          <w:rFonts w:ascii="Arial" w:hAnsi="Arial" w:cs="Arial"/>
          <w:b/>
          <w:i/>
          <w:sz w:val="20"/>
          <w:szCs w:val="20"/>
        </w:rPr>
        <w:tab/>
        <w:t>Priloga 1</w:t>
      </w:r>
    </w:p>
    <w:p w14:paraId="770463B9" w14:textId="77777777" w:rsidR="00787E27" w:rsidRPr="00787E27" w:rsidRDefault="00787E27" w:rsidP="00787E27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7E72B56D" w14:textId="77777777" w:rsidR="00787E27" w:rsidRPr="00787E27" w:rsidRDefault="00787E27" w:rsidP="00787E27">
      <w:pPr>
        <w:jc w:val="both"/>
        <w:rPr>
          <w:rFonts w:ascii="Arial" w:hAnsi="Arial" w:cs="Arial"/>
          <w:color w:val="000000"/>
        </w:rPr>
      </w:pPr>
    </w:p>
    <w:p w14:paraId="11A7154E" w14:textId="77777777" w:rsidR="00787E27" w:rsidRPr="00787E27" w:rsidRDefault="00787E27" w:rsidP="00787E27">
      <w:pPr>
        <w:pStyle w:val="Naslov1"/>
        <w:jc w:val="center"/>
        <w:rPr>
          <w:rFonts w:cs="Arial"/>
          <w:sz w:val="24"/>
          <w:szCs w:val="24"/>
        </w:rPr>
      </w:pPr>
      <w:r w:rsidRPr="00787E27">
        <w:rPr>
          <w:rFonts w:cs="Arial"/>
          <w:sz w:val="24"/>
          <w:szCs w:val="24"/>
        </w:rPr>
        <w:t>PODATKI O PONUDNIKU</w:t>
      </w:r>
    </w:p>
    <w:p w14:paraId="51E90ACE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45066E3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B87FB70" w14:textId="77777777" w:rsidR="00787E27" w:rsidRPr="00787E27" w:rsidRDefault="00787E27" w:rsidP="00787E27">
      <w:pPr>
        <w:jc w:val="both"/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AC5E3F6" w14:textId="77777777" w:rsidR="00787E27" w:rsidRPr="00787E27" w:rsidRDefault="00787E27" w:rsidP="00E95F22">
      <w:pPr>
        <w:pStyle w:val="Naslov1"/>
        <w:spacing w:before="0"/>
        <w:rPr>
          <w:rFonts w:cs="Arial"/>
          <w:sz w:val="22"/>
          <w:szCs w:val="22"/>
        </w:rPr>
      </w:pPr>
      <w:r w:rsidRPr="00787E27">
        <w:rPr>
          <w:rFonts w:cs="Arial"/>
          <w:sz w:val="22"/>
          <w:szCs w:val="22"/>
        </w:rPr>
        <w:t>naziv ponudnika</w:t>
      </w:r>
    </w:p>
    <w:p w14:paraId="54C719E6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5397BF8" w14:textId="77777777" w:rsidR="00787E27" w:rsidRPr="00787E27" w:rsidRDefault="00787E27" w:rsidP="00787E27">
      <w:pPr>
        <w:jc w:val="both"/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955DD1E" w14:textId="77777777" w:rsidR="00787E27" w:rsidRPr="00787E27" w:rsidRDefault="00787E27" w:rsidP="00E95F22">
      <w:pPr>
        <w:pStyle w:val="Naslov1"/>
        <w:spacing w:before="0"/>
        <w:rPr>
          <w:rFonts w:cs="Arial"/>
          <w:sz w:val="22"/>
          <w:szCs w:val="22"/>
        </w:rPr>
      </w:pPr>
      <w:r w:rsidRPr="00787E27">
        <w:rPr>
          <w:rFonts w:cs="Arial"/>
          <w:sz w:val="22"/>
          <w:szCs w:val="22"/>
        </w:rPr>
        <w:t>naslov ponudnika</w:t>
      </w:r>
    </w:p>
    <w:p w14:paraId="2E10A3D6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</w:p>
    <w:p w14:paraId="4F6A1DB6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502A835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matična številka</w:t>
      </w:r>
    </w:p>
    <w:p w14:paraId="41FBD1F8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4B2F354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02DCE5C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identifikacijska številka za DDV</w:t>
      </w:r>
    </w:p>
    <w:p w14:paraId="4852682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1C736E80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362EA69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št. transakcijskega računa</w:t>
      </w:r>
    </w:p>
    <w:p w14:paraId="54C783A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05137345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5639D55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država, v kateri ima ponudnik sedež</w:t>
      </w:r>
    </w:p>
    <w:p w14:paraId="03BB2C94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3EA9CA6F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12C7E5A9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kontaktna oseba za tolmačenje ponudbe</w:t>
      </w:r>
    </w:p>
    <w:p w14:paraId="19C23600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4A9E5AEB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3812B6B3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b/>
          <w:bCs/>
          <w:sz w:val="22"/>
          <w:szCs w:val="22"/>
        </w:rPr>
        <w:t>telefon/</w:t>
      </w:r>
      <w:proofErr w:type="spellStart"/>
      <w:r w:rsidRPr="00787E27">
        <w:rPr>
          <w:rFonts w:ascii="Arial" w:hAnsi="Arial" w:cs="Arial"/>
          <w:b/>
          <w:bCs/>
          <w:sz w:val="22"/>
          <w:szCs w:val="22"/>
        </w:rPr>
        <w:t>fax</w:t>
      </w:r>
      <w:proofErr w:type="spellEnd"/>
      <w:r w:rsidRPr="00787E27">
        <w:rPr>
          <w:rFonts w:ascii="Arial" w:hAnsi="Arial" w:cs="Arial"/>
          <w:b/>
          <w:bCs/>
          <w:sz w:val="22"/>
          <w:szCs w:val="22"/>
        </w:rPr>
        <w:t>/e-mail</w:t>
      </w:r>
    </w:p>
    <w:p w14:paraId="40F7B5E3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A099C87" w14:textId="77777777" w:rsidR="00787E27" w:rsidRPr="00787E27" w:rsidRDefault="00787E27" w:rsidP="00787E27">
      <w:pPr>
        <w:rPr>
          <w:rFonts w:ascii="Arial" w:hAnsi="Arial" w:cs="Arial"/>
          <w:sz w:val="22"/>
          <w:szCs w:val="22"/>
          <w:u w:val="single"/>
        </w:rPr>
      </w:pP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bookmarkStart w:id="0" w:name="_GoBack"/>
      <w:bookmarkEnd w:id="0"/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</w:p>
    <w:p w14:paraId="5DC6E9CB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odgovorna oseba</w:t>
      </w:r>
      <w:r w:rsidRPr="00787E27">
        <w:rPr>
          <w:rFonts w:ascii="Arial" w:hAnsi="Arial" w:cs="Arial"/>
          <w:b/>
          <w:bCs/>
          <w:sz w:val="22"/>
          <w:szCs w:val="22"/>
        </w:rPr>
        <w:tab/>
      </w:r>
      <w:r w:rsidRPr="00787E27">
        <w:rPr>
          <w:rFonts w:ascii="Arial" w:hAnsi="Arial" w:cs="Arial"/>
          <w:b/>
          <w:bCs/>
          <w:sz w:val="22"/>
          <w:szCs w:val="22"/>
        </w:rPr>
        <w:tab/>
      </w:r>
    </w:p>
    <w:p w14:paraId="3303E93D" w14:textId="77777777" w:rsidR="00787E27" w:rsidRPr="00787E27" w:rsidRDefault="00787E27" w:rsidP="00787E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7E27">
        <w:rPr>
          <w:rFonts w:ascii="Arial" w:hAnsi="Arial" w:cs="Arial"/>
          <w:b/>
          <w:bCs/>
          <w:sz w:val="22"/>
          <w:szCs w:val="22"/>
        </w:rPr>
        <w:t>(ČE PODPISNIK PONUDBENE DOKUMENTACIJE NI ISTA OSEBA KOT ZAKONITI ZASTOPNIK PONUDNIKA, MORA PREDLOŽITI VELJAVNO POOBLASTILO – ORIGINAL ALI NOTARSKO OVERJENO KOPIJO)</w:t>
      </w:r>
    </w:p>
    <w:p w14:paraId="3817907E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7B0F089D" w14:textId="77777777" w:rsidR="00787E27" w:rsidRPr="00787E27" w:rsidRDefault="00787E27" w:rsidP="00787E27">
      <w:pPr>
        <w:rPr>
          <w:rFonts w:ascii="Arial" w:hAnsi="Arial" w:cs="Arial"/>
          <w:b/>
          <w:bCs/>
          <w:sz w:val="22"/>
          <w:szCs w:val="22"/>
        </w:rPr>
      </w:pPr>
    </w:p>
    <w:p w14:paraId="0ACA5CE2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  <w:r w:rsidRPr="00787E27">
        <w:rPr>
          <w:rFonts w:ascii="Arial" w:hAnsi="Arial" w:cs="Arial"/>
          <w:sz w:val="22"/>
          <w:szCs w:val="22"/>
        </w:rPr>
        <w:t xml:space="preserve">V </w:t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</w:rPr>
        <w:t xml:space="preserve">, dne </w:t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  <w:u w:val="single"/>
        </w:rPr>
        <w:tab/>
      </w:r>
      <w:r w:rsidRPr="00787E27">
        <w:rPr>
          <w:rFonts w:ascii="Arial" w:hAnsi="Arial" w:cs="Arial"/>
          <w:sz w:val="22"/>
          <w:szCs w:val="22"/>
        </w:rPr>
        <w:t xml:space="preserve"> </w:t>
      </w:r>
    </w:p>
    <w:p w14:paraId="105A08AC" w14:textId="77777777" w:rsidR="00787E27" w:rsidRPr="00787E27" w:rsidRDefault="00787E27" w:rsidP="00787E27">
      <w:pPr>
        <w:rPr>
          <w:rFonts w:ascii="Arial" w:hAnsi="Arial" w:cs="Arial"/>
          <w:sz w:val="22"/>
          <w:szCs w:val="22"/>
        </w:rPr>
      </w:pPr>
    </w:p>
    <w:p w14:paraId="0E004FBE" w14:textId="0960D51B" w:rsidR="001A2FF0" w:rsidRPr="00787E27" w:rsidRDefault="001A2FF0" w:rsidP="00787E27">
      <w:pPr>
        <w:rPr>
          <w:rFonts w:ascii="Arial" w:hAnsi="Arial" w:cs="Arial"/>
          <w:sz w:val="22"/>
          <w:szCs w:val="22"/>
        </w:rPr>
      </w:pPr>
    </w:p>
    <w:sectPr w:rsidR="001A2FF0" w:rsidRPr="00787E2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8B3B577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95F2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95F22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E95F22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E95F22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56457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87E27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5F22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57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fef81378-7155-4c2c-9941-e6fa858b39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37A20-DDF8-414E-A8C8-FE848570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0</TotalTime>
  <Pages>1</Pages>
  <Words>55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5</cp:revision>
  <cp:lastPrinted>2020-10-02T09:39:00Z</cp:lastPrinted>
  <dcterms:created xsi:type="dcterms:W3CDTF">2021-02-11T14:22:00Z</dcterms:created>
  <dcterms:modified xsi:type="dcterms:W3CDTF">2021-02-16T08:01:00Z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